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263934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63934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การขออนุญาตเคลื่อนย้ายอาคาร</w:t>
      </w:r>
    </w:p>
    <w:p w:rsidR="00D239AD" w:rsidRPr="00263934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63934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263934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263934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245FD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263934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245FD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263934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263934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263934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263934" w:rsidRDefault="00245FDE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55D15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263934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263934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การขออนุญาตเคลื่อนย้ายอาคาร</w:t>
      </w:r>
    </w:p>
    <w:p w:rsidR="00132E1B" w:rsidRPr="00263934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245FD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263934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245FD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263934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26393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263934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                            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)</w:t>
      </w: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  <w:bookmarkStart w:id="0" w:name="_GoBack"/>
      <w:bookmarkEnd w:id="0"/>
    </w:p>
    <w:p w:rsidR="00132E1B" w:rsidRPr="0026393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263934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263934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263934" w:rsidTr="008C1396">
        <w:tc>
          <w:tcPr>
            <w:tcW w:w="675" w:type="dxa"/>
          </w:tcPr>
          <w:p w:rsidR="00394708" w:rsidRPr="00263934" w:rsidRDefault="00263934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394708"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94708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263934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263934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263934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26393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26393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 xml:space="preserve">. 2522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. 2522</w:t>
      </w:r>
      <w:r w:rsidR="00C77AEA"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263934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263934" w:rsidRPr="0026393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45</w:t>
      </w:r>
      <w:r w:rsidR="0026393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263934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26393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26393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263934" w:rsidRPr="0026393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26393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26393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263934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263934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การขออนุญาตเคลื่อนย้ายอาคารเทศบาลตำบล</w:t>
      </w:r>
      <w:r w:rsidR="00245FD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26393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263934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263934" w:rsidTr="009B7715">
        <w:tc>
          <w:tcPr>
            <w:tcW w:w="675" w:type="dxa"/>
          </w:tcPr>
          <w:p w:rsidR="00094F82" w:rsidRPr="00263934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45FDE" w:rsidRDefault="00A13B6C" w:rsidP="00245FDE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263934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245FDE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094F82" w:rsidRPr="00263934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263934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263934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26393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263934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263934" w:rsidRDefault="00263934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ab/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ผู</w:t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263934">
        <w:rPr>
          <w:rFonts w:ascii="TH SarabunPSK" w:hAnsi="TH SarabunPSK" w:cs="TH SarabunPSK"/>
          <w:noProof/>
          <w:sz w:val="32"/>
          <w:szCs w:val="32"/>
          <w:lang w:bidi="th-TH"/>
        </w:rPr>
        <w:t>ใดจะเคลื่อนย้ายอาคารต</w:t>
      </w:r>
      <w:r w:rsidR="00575FAF" w:rsidRPr="00263934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</w:rPr>
        <w:t>องได</w:t>
      </w:r>
      <w:r w:rsidR="00575FAF" w:rsidRPr="00263934">
        <w:rPr>
          <w:rFonts w:ascii="TH SarabunPSK" w:hAnsi="TH SarabunPSK" w:cs="TH SarabunPSK"/>
          <w:noProof/>
          <w:sz w:val="32"/>
          <w:szCs w:val="32"/>
          <w:lang w:bidi="th-TH"/>
        </w:rPr>
        <w:t>รับใบอนุญาตจากเจ</w:t>
      </w:r>
      <w:r w:rsidR="00575FAF" w:rsidRPr="00263934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</w:rPr>
        <w:t>าพนักงานท</w:t>
      </w:r>
      <w:r w:rsidR="00575FAF" w:rsidRPr="00263934">
        <w:rPr>
          <w:rFonts w:ascii="TH SarabunPSK" w:hAnsi="TH SarabunPSK" w:cs="TH SarabunPSK"/>
          <w:noProof/>
          <w:sz w:val="32"/>
          <w:szCs w:val="32"/>
          <w:lang w:bidi="th-TH"/>
        </w:rPr>
        <w:t>องถิ่นโดยเจ้าพนักงานท้องถิ่นต้องตรวจพิจารณา</w:t>
      </w:r>
      <w:r w:rsidRPr="00263934">
        <w:rPr>
          <w:rFonts w:ascii="TH SarabunPSK" w:hAnsi="TH SarabunPSK" w:cs="TH SarabunPSK"/>
          <w:noProof/>
          <w:sz w:val="32"/>
          <w:szCs w:val="32"/>
          <w:lang w:bidi="th-TH"/>
        </w:rPr>
        <w:t xml:space="preserve"> </w:t>
      </w:r>
      <w:r w:rsidR="00575FAF" w:rsidRPr="00263934">
        <w:rPr>
          <w:rFonts w:ascii="TH SarabunPSK" w:hAnsi="TH SarabunPSK" w:cs="TH SarabunPSK"/>
          <w:noProof/>
          <w:sz w:val="32"/>
          <w:szCs w:val="32"/>
          <w:lang w:bidi="th-TH"/>
        </w:rPr>
        <w:t xml:space="preserve">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="00575FAF" w:rsidRPr="00263934">
        <w:rPr>
          <w:rFonts w:ascii="TH SarabunPSK" w:hAnsi="TH SarabunPSK" w:cs="TH SarabunPSK"/>
          <w:noProof/>
          <w:sz w:val="32"/>
          <w:szCs w:val="32"/>
        </w:rPr>
        <w:t xml:space="preserve">45 </w:t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</w:rPr>
        <w:t>วัน</w:t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="00575FAF" w:rsidRPr="00263934">
        <w:rPr>
          <w:rFonts w:ascii="TH SarabunPSK" w:hAnsi="TH SarabunPSK" w:cs="TH SarabunPSK"/>
          <w:noProof/>
          <w:sz w:val="32"/>
          <w:szCs w:val="32"/>
        </w:rPr>
        <w:t>2</w:t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="00575FAF" w:rsidRPr="00263934">
        <w:rPr>
          <w:rFonts w:ascii="TH SarabunPSK" w:hAnsi="TH SarabunPSK" w:cs="TH SarabunPSK"/>
          <w:noProof/>
          <w:sz w:val="32"/>
          <w:szCs w:val="32"/>
        </w:rPr>
        <w:t>45</w:t>
      </w:r>
      <w:r w:rsidR="00575FAF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="00575FAF" w:rsidRPr="00263934">
        <w:rPr>
          <w:rFonts w:ascii="TH SarabunPSK" w:hAnsi="TH SarabunPSK" w:cs="TH SarabunPSK"/>
          <w:noProof/>
          <w:sz w:val="32"/>
          <w:szCs w:val="32"/>
        </w:rPr>
        <w:br/>
      </w:r>
    </w:p>
    <w:p w:rsidR="008E2900" w:rsidRPr="00263934" w:rsidRDefault="008E290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263934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263934" w:rsidTr="00313D38">
        <w:trPr>
          <w:tblHeader/>
        </w:trPr>
        <w:tc>
          <w:tcPr>
            <w:tcW w:w="675" w:type="dxa"/>
            <w:vAlign w:val="center"/>
          </w:tcPr>
          <w:p w:rsidR="00313D38" w:rsidRPr="00263934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268" w:type="dxa"/>
            <w:vAlign w:val="center"/>
          </w:tcPr>
          <w:p w:rsidR="00313D38" w:rsidRPr="00263934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263934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263934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263934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263934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263934" w:rsidTr="00263934">
        <w:tc>
          <w:tcPr>
            <w:tcW w:w="675" w:type="dxa"/>
          </w:tcPr>
          <w:p w:rsidR="00313D38" w:rsidRPr="00263934" w:rsidRDefault="00313D38" w:rsidP="002639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263934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263934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263934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ยื่นขออนุญาตเคลื่อนย้ายอาคารพร้อมเอกสาร</w:t>
            </w:r>
          </w:p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245FD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245FD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263934" w:rsidTr="00263934">
        <w:tc>
          <w:tcPr>
            <w:tcW w:w="675" w:type="dxa"/>
          </w:tcPr>
          <w:p w:rsidR="00313D38" w:rsidRPr="00263934" w:rsidRDefault="00313D38" w:rsidP="002639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263934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263934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263934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245FD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245FD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263934" w:rsidTr="00263934">
        <w:tc>
          <w:tcPr>
            <w:tcW w:w="675" w:type="dxa"/>
          </w:tcPr>
          <w:p w:rsidR="00313D38" w:rsidRPr="00263934" w:rsidRDefault="00313D38" w:rsidP="002639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263934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263934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</w:tc>
        <w:tc>
          <w:tcPr>
            <w:tcW w:w="1368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245FD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245FD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263934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245FDE" w:rsidRPr="00263934" w:rsidTr="00263934">
        <w:tc>
          <w:tcPr>
            <w:tcW w:w="675" w:type="dxa"/>
          </w:tcPr>
          <w:p w:rsidR="00245FDE" w:rsidRPr="00263934" w:rsidRDefault="00245FDE" w:rsidP="00245FD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45FDE" w:rsidRPr="00263934" w:rsidRDefault="00245FDE" w:rsidP="00245F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245FDE" w:rsidRPr="00263934" w:rsidRDefault="00245FDE" w:rsidP="00245FD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245FDE" w:rsidRPr="00263934" w:rsidRDefault="00245FDE" w:rsidP="00245F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และแจ้งให้ผู้ขอมารับใบอนุญาตเคลื่อนย้ายอาคาร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</w:tc>
        <w:tc>
          <w:tcPr>
            <w:tcW w:w="1368" w:type="dxa"/>
          </w:tcPr>
          <w:p w:rsidR="00245FDE" w:rsidRPr="00263934" w:rsidRDefault="00245FDE" w:rsidP="00245FDE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35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245FDE" w:rsidRPr="00263934" w:rsidRDefault="00245FDE" w:rsidP="00245FDE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245FDE" w:rsidRPr="00263934" w:rsidRDefault="00245FDE" w:rsidP="00245F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C26ED0" w:rsidRPr="00263934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263934">
        <w:rPr>
          <w:rFonts w:ascii="TH SarabunPSK" w:hAnsi="TH SarabunPSK" w:cs="TH SarabunPSK"/>
          <w:noProof/>
          <w:sz w:val="32"/>
          <w:szCs w:val="32"/>
        </w:rPr>
        <w:t xml:space="preserve">45 </w:t>
      </w:r>
      <w:r w:rsidR="009B68CC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E2900" w:rsidRPr="00263934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263934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263934" w:rsidRDefault="0026393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</w:t>
      </w:r>
      <w:r w:rsidR="009B68CC" w:rsidRPr="00263934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263934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A7734" w:rsidRPr="00263934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263934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263934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2639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3C25A4" w:rsidRPr="002639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263934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2639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2639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263934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2639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63934" w:rsidTr="00263934">
        <w:trPr>
          <w:jc w:val="center"/>
        </w:trPr>
        <w:tc>
          <w:tcPr>
            <w:tcW w:w="675" w:type="dxa"/>
          </w:tcPr>
          <w:p w:rsidR="00452B6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263934" w:rsidRPr="00263934" w:rsidTr="00263934">
        <w:trPr>
          <w:jc w:val="center"/>
        </w:trPr>
        <w:tc>
          <w:tcPr>
            <w:tcW w:w="675" w:type="dxa"/>
          </w:tcPr>
          <w:p w:rsidR="00263934" w:rsidRPr="00263934" w:rsidRDefault="00263934" w:rsidP="0026393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263934" w:rsidRPr="00263934" w:rsidRDefault="00263934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263934" w:rsidRPr="00263934" w:rsidRDefault="00263934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63934" w:rsidRPr="00263934" w:rsidRDefault="00263934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263934" w:rsidRPr="00263934" w:rsidRDefault="00263934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263934" w:rsidRPr="00263934" w:rsidRDefault="00263934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263934" w:rsidRPr="00263934" w:rsidRDefault="00263934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263934" w:rsidTr="00263934">
        <w:trPr>
          <w:jc w:val="center"/>
        </w:trPr>
        <w:tc>
          <w:tcPr>
            <w:tcW w:w="675" w:type="dxa"/>
          </w:tcPr>
          <w:p w:rsidR="00452B6B" w:rsidRPr="00263934" w:rsidRDefault="00263934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263934" w:rsidRDefault="00AC4ACB" w:rsidP="00452B6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263934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263934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263934" w:rsidTr="004E651F">
        <w:trPr>
          <w:tblHeader/>
        </w:trPr>
        <w:tc>
          <w:tcPr>
            <w:tcW w:w="675" w:type="dxa"/>
            <w:vAlign w:val="center"/>
          </w:tcPr>
          <w:p w:rsidR="00422EAB" w:rsidRPr="002639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2639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263934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263934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263934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263934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263934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คำขออนุญาตเคลื่อนย้ายอาคาร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. 2)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3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เคลื่อนย้ายอาคารไปไว้ในที่ดิน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หนังสือมอบอำนาจเจ้าของที่ดิน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สำเนาบัตรประชาชนและสำเนาทะเบียนของผู้มีอำนาจลงนามแทนนิติบุคคลผู้รับมอบอำนาจเจ้าของที่ดิน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กรณีนิติบุคคลเป็นเจ้าของที่ดิน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เป็นอาคารมีลักษณะขนาดอยู่ในประเภทวิชาชีพวิศวกรรมควบคุม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แผนผังบริเวณแบบแปลนและรายการประกอบแบบแปลน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รายการคำนวณโครงสร้างพร้อมลงลายมือชื่อเลขทะเบียนของวิศวกรผู้ออกแบบ</w:t>
            </w:r>
          </w:p>
          <w:p w:rsidR="00263934" w:rsidRDefault="00263934" w:rsidP="00AC4AC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  <w:p w:rsidR="00263934" w:rsidRDefault="00263934" w:rsidP="00AC4AC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  <w:p w:rsidR="00263934" w:rsidRPr="00263934" w:rsidRDefault="00263934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="00263934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4) </w:t>
            </w:r>
            <w:r w:rsid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263934" w:rsidTr="00263934">
        <w:tc>
          <w:tcPr>
            <w:tcW w:w="675" w:type="dxa"/>
          </w:tcPr>
          <w:p w:rsidR="00AC4ACB" w:rsidRPr="00263934" w:rsidRDefault="00AC4ACB" w:rsidP="0026393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4) </w:t>
            </w:r>
            <w:r w:rsid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263934" w:rsidRDefault="00AC4ACB" w:rsidP="00AC4ACB">
            <w:pPr>
              <w:rPr>
                <w:rFonts w:ascii="TH SarabunPSK" w:hAnsi="TH SarabunPSK" w:cs="TH SarabunPSK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6C6C22" w:rsidRPr="00263934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263934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263934" w:rsidTr="00090552">
        <w:tc>
          <w:tcPr>
            <w:tcW w:w="534" w:type="dxa"/>
          </w:tcPr>
          <w:p w:rsidR="00A13B6C" w:rsidRPr="00263934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1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263934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7 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2528 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26393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Pr="00263934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263934" w:rsidRPr="002639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263934"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263934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26393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263934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263934" w:rsidTr="00C1539D">
        <w:tc>
          <w:tcPr>
            <w:tcW w:w="534" w:type="dxa"/>
          </w:tcPr>
          <w:p w:rsidR="00EA6950" w:rsidRPr="00263934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45FDE" w:rsidRDefault="00EA6950" w:rsidP="00245FDE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2639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263934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245FD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245FDE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263934" w:rsidRPr="00263934" w:rsidRDefault="00EA6950" w:rsidP="00245F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263934"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="00245F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A6950" w:rsidRPr="00263934" w:rsidTr="00C1539D">
        <w:tc>
          <w:tcPr>
            <w:tcW w:w="534" w:type="dxa"/>
          </w:tcPr>
          <w:p w:rsidR="00EA6950" w:rsidRPr="00263934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2639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263934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63934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263934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6393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263934"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="00263934"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(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.1111</w:t>
            </w:r>
            <w:r w:rsid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26393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263934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263934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263934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263934" w:rsidRDefault="00263934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26393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F064C0" w:rsidRPr="0026393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263934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263934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263934" w:rsidRDefault="0064558D" w:rsidP="00263934">
      <w:pPr>
        <w:spacing w:after="0" w:line="240" w:lineRule="auto"/>
        <w:ind w:firstLine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263934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263934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263934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263934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D51311" w:rsidRPr="00263934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3F4A0D" w:rsidRPr="00263934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263934" w:rsidSect="00263934">
      <w:headerReference w:type="default" r:id="rId8"/>
      <w:pgSz w:w="11907" w:h="16839" w:code="9"/>
      <w:pgMar w:top="1440" w:right="657" w:bottom="709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928" w:rsidRDefault="007C5928" w:rsidP="00C81DB8">
      <w:pPr>
        <w:spacing w:after="0" w:line="240" w:lineRule="auto"/>
      </w:pPr>
      <w:r>
        <w:separator/>
      </w:r>
    </w:p>
  </w:endnote>
  <w:endnote w:type="continuationSeparator" w:id="0">
    <w:p w:rsidR="007C5928" w:rsidRDefault="007C592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928" w:rsidRDefault="007C5928" w:rsidP="00C81DB8">
      <w:pPr>
        <w:spacing w:after="0" w:line="240" w:lineRule="auto"/>
      </w:pPr>
      <w:r>
        <w:separator/>
      </w:r>
    </w:p>
  </w:footnote>
  <w:footnote w:type="continuationSeparator" w:id="0">
    <w:p w:rsidR="007C5928" w:rsidRDefault="007C592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352D65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04FEF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04FE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45FDE"/>
    <w:rsid w:val="00261D40"/>
    <w:rsid w:val="00263934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2D65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4FEF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C5928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24E4"/>
    <w:rsid w:val="00A05B9B"/>
    <w:rsid w:val="00A10CDA"/>
    <w:rsid w:val="00A13B6C"/>
    <w:rsid w:val="00A1448A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079A8"/>
  <w15:docId w15:val="{97CC586E-4D29-418F-89B0-186502CE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78BD-6A95-4F82-AEFB-8B47DFAE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6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2015-07-21T01:46:00Z</cp:lastPrinted>
  <dcterms:created xsi:type="dcterms:W3CDTF">2018-11-06T04:30:00Z</dcterms:created>
  <dcterms:modified xsi:type="dcterms:W3CDTF">2018-11-06T04:30:00Z</dcterms:modified>
</cp:coreProperties>
</file>